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  <w:bookmarkStart w:id="0" w:name="_GoBack"/>
      <w:bookmarkEnd w:id="0"/>
    </w:p>
    <w:p w14:paraId="059241EC" w14:textId="6A5F69D0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BD5FCF">
        <w:rPr>
          <w:rFonts w:ascii="Verdana" w:hAnsi="Verdana"/>
          <w:b/>
          <w:sz w:val="24"/>
          <w:szCs w:val="24"/>
        </w:rPr>
        <w:t>6: Referentie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1632E0EE" w14:textId="1D738B91" w:rsidR="001979B8" w:rsidRPr="00270151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Aanbesteding </w:t>
      </w:r>
      <w:r w:rsidR="007B74A2">
        <w:rPr>
          <w:rFonts w:ascii="Verdana" w:hAnsi="Verdana"/>
          <w:sz w:val="18"/>
          <w:szCs w:val="18"/>
        </w:rPr>
        <w:t>Energieloket en projecten</w:t>
      </w:r>
    </w:p>
    <w:p w14:paraId="489FFDD0" w14:textId="364F900E" w:rsidR="001979B8" w:rsidRPr="00BD5FCF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 xml:space="preserve">I&amp;A-nummer: </w:t>
      </w:r>
      <w:r w:rsidR="007B74A2">
        <w:rPr>
          <w:rFonts w:ascii="Verdana" w:hAnsi="Verdana"/>
          <w:sz w:val="18"/>
          <w:szCs w:val="18"/>
        </w:rPr>
        <w:t>2021_0069</w:t>
      </w:r>
      <w:r w:rsidRPr="00BD5FCF">
        <w:rPr>
          <w:rFonts w:ascii="Verdana" w:hAnsi="Verdana"/>
          <w:sz w:val="18"/>
          <w:szCs w:val="18"/>
        </w:rPr>
        <w:t xml:space="preserve"> </w:t>
      </w:r>
    </w:p>
    <w:p w14:paraId="2939EC9D" w14:textId="77777777" w:rsidR="008575C7" w:rsidRPr="00BD5FCF" w:rsidRDefault="008575C7">
      <w:pPr>
        <w:rPr>
          <w:rFonts w:ascii="Verdana" w:hAnsi="Verdana"/>
          <w:sz w:val="18"/>
          <w:szCs w:val="18"/>
        </w:rPr>
      </w:pPr>
    </w:p>
    <w:p w14:paraId="338B6B77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06A6896E" w14:textId="0362B726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conform</w:t>
      </w:r>
      <w:r w:rsidR="004041A3">
        <w:rPr>
          <w:rFonts w:ascii="Verdana" w:hAnsi="Verdana"/>
          <w:b/>
          <w:sz w:val="18"/>
          <w:szCs w:val="18"/>
        </w:rPr>
        <w:t xml:space="preserve">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84"/>
        <w:gridCol w:w="2753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4B69EF78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  <w:r w:rsidR="00392349">
              <w:rPr>
                <w:rFonts w:ascii="Verdana" w:hAnsi="Verdana"/>
                <w:i w:val="0"/>
                <w:sz w:val="28"/>
                <w:szCs w:val="28"/>
              </w:rPr>
              <w:t xml:space="preserve"> kerncompetentie 1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155A4F21" w:rsidR="00745EC3" w:rsidRPr="005062B2" w:rsidRDefault="00E30F7D" w:rsidP="00996520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996520"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01F39AF4" w14:textId="77777777" w:rsidR="00392349" w:rsidRDefault="0039234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5ACBEF36" w14:textId="77777777" w:rsidR="00392349" w:rsidRDefault="00392349" w:rsidP="00F969B9">
      <w:pPr>
        <w:keepNext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br/>
      </w: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84"/>
        <w:gridCol w:w="2753"/>
        <w:gridCol w:w="2144"/>
      </w:tblGrid>
      <w:tr w:rsidR="00392349" w:rsidRPr="005062B2" w14:paraId="39DD797C" w14:textId="77777777" w:rsidTr="00B0743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5CA4D071" w14:textId="18B5DBC4" w:rsidR="00392349" w:rsidRPr="005062B2" w:rsidRDefault="00392349" w:rsidP="00B0743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  <w:r>
              <w:rPr>
                <w:rFonts w:ascii="Verdana" w:hAnsi="Verdana"/>
                <w:i w:val="0"/>
                <w:sz w:val="28"/>
                <w:szCs w:val="28"/>
              </w:rPr>
              <w:t xml:space="preserve"> </w:t>
            </w:r>
            <w:r>
              <w:rPr>
                <w:rFonts w:ascii="Verdana" w:hAnsi="Verdana"/>
                <w:i w:val="0"/>
                <w:sz w:val="28"/>
                <w:szCs w:val="28"/>
              </w:rPr>
              <w:t>kerncompetentie 1</w:t>
            </w:r>
          </w:p>
        </w:tc>
      </w:tr>
      <w:tr w:rsidR="00392349" w:rsidRPr="005062B2" w14:paraId="1E9B9DD1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008A5C3F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57019A54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738A6041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77CB8D87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53022CAC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1578A2D8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500C0292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16DFE64D" w14:textId="77777777" w:rsidTr="00392349">
        <w:trPr>
          <w:cantSplit/>
          <w:jc w:val="center"/>
        </w:trPr>
        <w:tc>
          <w:tcPr>
            <w:tcW w:w="21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70162DC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6B3A84A3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3EFF3E93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611073D4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4F387178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1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65E02F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 of gefactureerd totaalbedrag op jaarbasis, exclusief BTW.</w:t>
            </w:r>
          </w:p>
          <w:p w14:paraId="365651E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288FE04F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Eventuele waarde van het gedeelte dat in </w:t>
            </w:r>
            <w:r>
              <w:rPr>
                <w:rFonts w:ascii="Verdana" w:hAnsi="Verdana"/>
                <w:sz w:val="18"/>
                <w:szCs w:val="18"/>
              </w:rPr>
              <w:t>onder</w:t>
            </w:r>
            <w:r w:rsidRPr="005062B2">
              <w:rPr>
                <w:rFonts w:ascii="Verdana" w:hAnsi="Verdana"/>
                <w:sz w:val="18"/>
                <w:szCs w:val="18"/>
              </w:rPr>
              <w:t>aanneming is uitgevoerd.</w:t>
            </w:r>
          </w:p>
        </w:tc>
        <w:tc>
          <w:tcPr>
            <w:tcW w:w="266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29CF9B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B23974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2F6E429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33FCD074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04D5BDD2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92349" w:rsidRPr="005062B2" w14:paraId="6C49B0C1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2692D69D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6A40192D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3812D2E0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4530BB0F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79850690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59B387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2F492D91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2565E054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05BC963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92349" w:rsidRPr="005062B2" w14:paraId="2AD74283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620EDB7D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6F074285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048FC8AE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1B125F1B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92349" w:rsidRPr="005062B2" w14:paraId="6FE27729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1F1F5BCE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16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111BADE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0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03A7FA2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0F3F5168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0B22B776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4DE4D194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6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E48FEF1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31695E22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324D1E7C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5397569C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575F05F7" w14:textId="77777777" w:rsidTr="00392349">
        <w:trPr>
          <w:cantSplit/>
          <w:jc w:val="center"/>
        </w:trPr>
        <w:tc>
          <w:tcPr>
            <w:tcW w:w="21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E024D97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1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196770B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00" w:type="pct"/>
            <w:tcMar>
              <w:top w:w="57" w:type="dxa"/>
              <w:bottom w:w="57" w:type="dxa"/>
            </w:tcMar>
            <w:vAlign w:val="center"/>
          </w:tcPr>
          <w:p w14:paraId="305B4A8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68" w:type="pct"/>
            <w:vAlign w:val="center"/>
          </w:tcPr>
          <w:p w14:paraId="39464201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92349" w:rsidRPr="005062B2" w14:paraId="06A3A364" w14:textId="77777777" w:rsidTr="00392349">
        <w:trPr>
          <w:cantSplit/>
          <w:jc w:val="center"/>
        </w:trPr>
        <w:tc>
          <w:tcPr>
            <w:tcW w:w="216" w:type="pct"/>
            <w:vMerge/>
            <w:tcMar>
              <w:top w:w="57" w:type="dxa"/>
              <w:bottom w:w="57" w:type="dxa"/>
            </w:tcMar>
            <w:vAlign w:val="center"/>
          </w:tcPr>
          <w:p w14:paraId="7374BA41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16" w:type="pct"/>
            <w:vMerge/>
            <w:tcMar>
              <w:top w:w="57" w:type="dxa"/>
              <w:bottom w:w="57" w:type="dxa"/>
            </w:tcMar>
            <w:vAlign w:val="center"/>
          </w:tcPr>
          <w:p w14:paraId="601A5489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0" w:type="pct"/>
            <w:tcMar>
              <w:top w:w="57" w:type="dxa"/>
              <w:bottom w:w="57" w:type="dxa"/>
            </w:tcMar>
            <w:vAlign w:val="center"/>
          </w:tcPr>
          <w:p w14:paraId="6D29EE99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68" w:type="pct"/>
            <w:vAlign w:val="center"/>
          </w:tcPr>
          <w:p w14:paraId="7CB353D2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92349" w:rsidRPr="005062B2" w14:paraId="5077467D" w14:textId="77777777" w:rsidTr="00392349">
        <w:trPr>
          <w:cantSplit/>
          <w:trHeight w:val="1304"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4EBFEFCB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16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45F2EFD" w14:textId="77777777" w:rsidR="00392349" w:rsidRPr="005062B2" w:rsidRDefault="00392349" w:rsidP="00B0743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429A7D7F" w14:textId="77777777" w:rsidR="00392349" w:rsidRPr="005062B2" w:rsidRDefault="00392349" w:rsidP="00B0743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3BCD45F5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6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D019328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92349" w:rsidRPr="005062B2" w14:paraId="453E3050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0AD804E7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16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1C40BD14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7AA273B7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23FCFC1A" w14:textId="77777777" w:rsidTr="00B0743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5FBE562E" w14:textId="02FDE34C" w:rsidR="00392349" w:rsidRPr="005062B2" w:rsidRDefault="00392349" w:rsidP="00B0743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  <w:r>
              <w:rPr>
                <w:rFonts w:ascii="Verdana" w:hAnsi="Verdana"/>
                <w:i w:val="0"/>
                <w:sz w:val="28"/>
                <w:szCs w:val="28"/>
              </w:rPr>
              <w:t xml:space="preserve"> kerncompetentie 2</w:t>
            </w:r>
          </w:p>
        </w:tc>
      </w:tr>
      <w:tr w:rsidR="00392349" w:rsidRPr="005062B2" w14:paraId="33D62CC0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3B603FAC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7677753C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5FD9712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6055DD0D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3A7F7DD8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480B94DF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5AFAD6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5AF25A6F" w14:textId="77777777" w:rsidTr="00392349">
        <w:trPr>
          <w:cantSplit/>
          <w:jc w:val="center"/>
        </w:trPr>
        <w:tc>
          <w:tcPr>
            <w:tcW w:w="21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90E188F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CD101D1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493F5690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1DE8AF87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02A28006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1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F161F9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 of gefactureerd totaalbedrag op jaarbasis, exclusief BTW.</w:t>
            </w:r>
          </w:p>
          <w:p w14:paraId="7EC6297C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13327E26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Eventuele waarde van het gedeelte dat in </w:t>
            </w:r>
            <w:r>
              <w:rPr>
                <w:rFonts w:ascii="Verdana" w:hAnsi="Verdana"/>
                <w:sz w:val="18"/>
                <w:szCs w:val="18"/>
              </w:rPr>
              <w:t>onder</w:t>
            </w:r>
            <w:r w:rsidRPr="005062B2">
              <w:rPr>
                <w:rFonts w:ascii="Verdana" w:hAnsi="Verdana"/>
                <w:sz w:val="18"/>
                <w:szCs w:val="18"/>
              </w:rPr>
              <w:t>aanneming is uitgevoerd.</w:t>
            </w:r>
          </w:p>
        </w:tc>
        <w:tc>
          <w:tcPr>
            <w:tcW w:w="266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31E3446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08C82B5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0232534A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5FB1EC56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47C490C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92349" w:rsidRPr="005062B2" w14:paraId="5EF8AF87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1E844D1C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548EFD84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0CA0A2B3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8E562B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348C5862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07277A40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089AA24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0C50E619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697F758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92349" w:rsidRPr="005062B2" w14:paraId="7C71F335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0572AF9A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lastRenderedPageBreak/>
              <w:t>5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1BC76D75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4CBED20F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4F8D57E6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92349" w:rsidRPr="005062B2" w14:paraId="148FA14C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3A8C4498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16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305D4D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0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47823E6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1005E8A1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4DBA1332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767F5388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6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DB4779A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5F5D17B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1163162E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2156A89F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542F58EE" w14:textId="77777777" w:rsidTr="00392349">
        <w:trPr>
          <w:cantSplit/>
          <w:jc w:val="center"/>
        </w:trPr>
        <w:tc>
          <w:tcPr>
            <w:tcW w:w="21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652BA9AA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1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718BC6B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00" w:type="pct"/>
            <w:tcMar>
              <w:top w:w="57" w:type="dxa"/>
              <w:bottom w:w="57" w:type="dxa"/>
            </w:tcMar>
            <w:vAlign w:val="center"/>
          </w:tcPr>
          <w:p w14:paraId="6B0130A8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68" w:type="pct"/>
            <w:vAlign w:val="center"/>
          </w:tcPr>
          <w:p w14:paraId="27B48A6E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92349" w:rsidRPr="005062B2" w14:paraId="1F0ABC57" w14:textId="77777777" w:rsidTr="00392349">
        <w:trPr>
          <w:cantSplit/>
          <w:jc w:val="center"/>
        </w:trPr>
        <w:tc>
          <w:tcPr>
            <w:tcW w:w="216" w:type="pct"/>
            <w:vMerge/>
            <w:tcMar>
              <w:top w:w="57" w:type="dxa"/>
              <w:bottom w:w="57" w:type="dxa"/>
            </w:tcMar>
            <w:vAlign w:val="center"/>
          </w:tcPr>
          <w:p w14:paraId="37737A6D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16" w:type="pct"/>
            <w:vMerge/>
            <w:tcMar>
              <w:top w:w="57" w:type="dxa"/>
              <w:bottom w:w="57" w:type="dxa"/>
            </w:tcMar>
            <w:vAlign w:val="center"/>
          </w:tcPr>
          <w:p w14:paraId="642C8AE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0" w:type="pct"/>
            <w:tcMar>
              <w:top w:w="57" w:type="dxa"/>
              <w:bottom w:w="57" w:type="dxa"/>
            </w:tcMar>
            <w:vAlign w:val="center"/>
          </w:tcPr>
          <w:p w14:paraId="1BD8A711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68" w:type="pct"/>
            <w:vAlign w:val="center"/>
          </w:tcPr>
          <w:p w14:paraId="618DFC08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92349" w:rsidRPr="005062B2" w14:paraId="3EB2AC44" w14:textId="77777777" w:rsidTr="00392349">
        <w:trPr>
          <w:cantSplit/>
          <w:trHeight w:val="1304"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79E80BA0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16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12F7E7" w14:textId="77777777" w:rsidR="00392349" w:rsidRPr="005062B2" w:rsidRDefault="00392349" w:rsidP="00B0743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0BD3FA5" w14:textId="77777777" w:rsidR="00392349" w:rsidRPr="005062B2" w:rsidRDefault="00392349" w:rsidP="00B0743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673F77E7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6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8E7C664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92349" w:rsidRPr="005062B2" w14:paraId="1DA76419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6787808C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16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45B5E8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5045B7C2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4573B575" w14:textId="77777777" w:rsidTr="00B0743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7AAFB34" w14:textId="60A22A98" w:rsidR="00392349" w:rsidRPr="005062B2" w:rsidRDefault="00392349" w:rsidP="00B0743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  <w:r>
              <w:rPr>
                <w:rFonts w:ascii="Verdana" w:hAnsi="Verdana"/>
                <w:i w:val="0"/>
                <w:sz w:val="28"/>
                <w:szCs w:val="28"/>
              </w:rPr>
              <w:t xml:space="preserve"> kerncompetentie 2</w:t>
            </w:r>
          </w:p>
        </w:tc>
      </w:tr>
      <w:tr w:rsidR="00392349" w:rsidRPr="005062B2" w14:paraId="55209D5E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030532DB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797CBDDE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418CE456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1E742C5C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5F420F17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0449CD6F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1E5ADA44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6135C19A" w14:textId="77777777" w:rsidTr="00392349">
        <w:trPr>
          <w:cantSplit/>
          <w:jc w:val="center"/>
        </w:trPr>
        <w:tc>
          <w:tcPr>
            <w:tcW w:w="21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9D68E1A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67165CA0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5FEC5684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08BFF17B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469FA1E6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1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512C074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 of gefactureerd totaalbedrag op jaarbasis, exclusief BTW.</w:t>
            </w:r>
          </w:p>
          <w:p w14:paraId="6B6E226A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7B2B3B82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Eventuele waarde van het gedeelte dat in </w:t>
            </w:r>
            <w:r>
              <w:rPr>
                <w:rFonts w:ascii="Verdana" w:hAnsi="Verdana"/>
                <w:sz w:val="18"/>
                <w:szCs w:val="18"/>
              </w:rPr>
              <w:t>onder</w:t>
            </w:r>
            <w:r w:rsidRPr="005062B2">
              <w:rPr>
                <w:rFonts w:ascii="Verdana" w:hAnsi="Verdana"/>
                <w:sz w:val="18"/>
                <w:szCs w:val="18"/>
              </w:rPr>
              <w:t>aanneming is uitgevoerd.</w:t>
            </w:r>
          </w:p>
        </w:tc>
        <w:tc>
          <w:tcPr>
            <w:tcW w:w="266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496E5EF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6BFFD777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50F9E1AC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1D535DA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223B8A4F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92349" w:rsidRPr="005062B2" w14:paraId="5F2B100C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66512708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525341EF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5F155A78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513C95F8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1C5225E9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168514D1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0A7C601C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607FBEE7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FCB8E9E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92349" w:rsidRPr="005062B2" w14:paraId="37E6D2F2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12139599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145EBE04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11AC521C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1AD6A78F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92349" w:rsidRPr="005062B2" w14:paraId="5F7B8904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2D375805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16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F3883F2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0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62AA35E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5CCA3FCA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55FDFEED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0C299C1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6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3552D71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65BD05CA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1F940A0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0D505FE5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32C4D6A1" w14:textId="77777777" w:rsidTr="00392349">
        <w:trPr>
          <w:cantSplit/>
          <w:jc w:val="center"/>
        </w:trPr>
        <w:tc>
          <w:tcPr>
            <w:tcW w:w="21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21443A78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1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183C32B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00" w:type="pct"/>
            <w:tcMar>
              <w:top w:w="57" w:type="dxa"/>
              <w:bottom w:w="57" w:type="dxa"/>
            </w:tcMar>
            <w:vAlign w:val="center"/>
          </w:tcPr>
          <w:p w14:paraId="46E31D97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68" w:type="pct"/>
            <w:vAlign w:val="center"/>
          </w:tcPr>
          <w:p w14:paraId="11F302F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92349" w:rsidRPr="005062B2" w14:paraId="54398315" w14:textId="77777777" w:rsidTr="00392349">
        <w:trPr>
          <w:cantSplit/>
          <w:jc w:val="center"/>
        </w:trPr>
        <w:tc>
          <w:tcPr>
            <w:tcW w:w="216" w:type="pct"/>
            <w:vMerge/>
            <w:tcMar>
              <w:top w:w="57" w:type="dxa"/>
              <w:bottom w:w="57" w:type="dxa"/>
            </w:tcMar>
            <w:vAlign w:val="center"/>
          </w:tcPr>
          <w:p w14:paraId="446ABABA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16" w:type="pct"/>
            <w:vMerge/>
            <w:tcMar>
              <w:top w:w="57" w:type="dxa"/>
              <w:bottom w:w="57" w:type="dxa"/>
            </w:tcMar>
            <w:vAlign w:val="center"/>
          </w:tcPr>
          <w:p w14:paraId="4D8A3C0C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0" w:type="pct"/>
            <w:tcMar>
              <w:top w:w="57" w:type="dxa"/>
              <w:bottom w:w="57" w:type="dxa"/>
            </w:tcMar>
            <w:vAlign w:val="center"/>
          </w:tcPr>
          <w:p w14:paraId="4B2E8754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68" w:type="pct"/>
            <w:vAlign w:val="center"/>
          </w:tcPr>
          <w:p w14:paraId="530A7BBA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92349" w:rsidRPr="005062B2" w14:paraId="1DABC17D" w14:textId="77777777" w:rsidTr="00392349">
        <w:trPr>
          <w:cantSplit/>
          <w:trHeight w:val="1304"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3D66A7C7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16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63F4D65" w14:textId="77777777" w:rsidR="00392349" w:rsidRPr="005062B2" w:rsidRDefault="00392349" w:rsidP="00B0743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6588D5D5" w14:textId="77777777" w:rsidR="00392349" w:rsidRPr="005062B2" w:rsidRDefault="00392349" w:rsidP="00B0743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4D804AC8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6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DC1C4E7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92349" w:rsidRPr="005062B2" w14:paraId="770A8F16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612A9DA4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lastRenderedPageBreak/>
              <w:t>9</w:t>
            </w:r>
          </w:p>
        </w:tc>
        <w:tc>
          <w:tcPr>
            <w:tcW w:w="2116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3AEE967D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534B5A89" w14:textId="77777777" w:rsidR="00392349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6E100130" w14:textId="1B846586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6C15691A" w14:textId="77777777" w:rsidTr="00B0743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7CC9FDAA" w14:textId="7679D5BA" w:rsidR="00392349" w:rsidRPr="005062B2" w:rsidRDefault="00392349" w:rsidP="00B0743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  <w:r>
              <w:rPr>
                <w:rFonts w:ascii="Verdana" w:hAnsi="Verdana"/>
                <w:i w:val="0"/>
                <w:sz w:val="28"/>
                <w:szCs w:val="28"/>
              </w:rPr>
              <w:t xml:space="preserve"> kerncompetentie 2</w:t>
            </w:r>
          </w:p>
        </w:tc>
      </w:tr>
      <w:tr w:rsidR="00392349" w:rsidRPr="005062B2" w14:paraId="7372C9E2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0C6DFE83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72C9A90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3D6554CB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14F66D6B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15B7D0A6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47CC395C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00C15C16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3A4F9E71" w14:textId="77777777" w:rsidTr="00392349">
        <w:trPr>
          <w:cantSplit/>
          <w:jc w:val="center"/>
        </w:trPr>
        <w:tc>
          <w:tcPr>
            <w:tcW w:w="21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CD068E7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725552C0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4E547667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194F2191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</w:p>
          <w:p w14:paraId="0BC76A7B" w14:textId="77777777" w:rsidR="00392349" w:rsidRPr="005062B2" w:rsidRDefault="00392349" w:rsidP="00B0743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1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C4CAA0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 of gefactureerd totaalbedrag op jaarbasis, exclusief BTW.</w:t>
            </w:r>
          </w:p>
          <w:p w14:paraId="2422C07B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643EF989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Eventuele waarde van het gedeelte dat in </w:t>
            </w:r>
            <w:r>
              <w:rPr>
                <w:rFonts w:ascii="Verdana" w:hAnsi="Verdana"/>
                <w:sz w:val="18"/>
                <w:szCs w:val="18"/>
              </w:rPr>
              <w:t>onder</w:t>
            </w:r>
            <w:r w:rsidRPr="005062B2">
              <w:rPr>
                <w:rFonts w:ascii="Verdana" w:hAnsi="Verdana"/>
                <w:sz w:val="18"/>
                <w:szCs w:val="18"/>
              </w:rPr>
              <w:t>aanneming is uitgevoerd.</w:t>
            </w:r>
          </w:p>
        </w:tc>
        <w:tc>
          <w:tcPr>
            <w:tcW w:w="266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F7E837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679471F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44E46DAA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0A4FEC4D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3728FBC6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92349" w:rsidRPr="005062B2" w14:paraId="796A2302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1B7E21C8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50E2A922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227F4F07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077293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7DC31943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40AD1175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4A83818E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20E0C70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FFFF515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92349" w:rsidRPr="005062B2" w14:paraId="381FBA36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77CDF1A5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14:paraId="32BC32C4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78F44B5D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4EFC1789" w14:textId="77777777" w:rsidR="00392349" w:rsidRPr="005062B2" w:rsidRDefault="00392349" w:rsidP="00B0743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92349" w:rsidRPr="005062B2" w14:paraId="2C127F7D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3437827C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16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09592DB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0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52FC429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6485223F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627FC46B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5A9F2E89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6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7C92CAA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6BC3490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3DD47DA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  <w:p w14:paraId="1BE49AC7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2349" w:rsidRPr="005062B2" w14:paraId="48746DBF" w14:textId="77777777" w:rsidTr="00392349">
        <w:trPr>
          <w:cantSplit/>
          <w:jc w:val="center"/>
        </w:trPr>
        <w:tc>
          <w:tcPr>
            <w:tcW w:w="21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CB1A4EB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1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2610A24A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00" w:type="pct"/>
            <w:tcMar>
              <w:top w:w="57" w:type="dxa"/>
              <w:bottom w:w="57" w:type="dxa"/>
            </w:tcMar>
            <w:vAlign w:val="center"/>
          </w:tcPr>
          <w:p w14:paraId="672EBF55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68" w:type="pct"/>
            <w:vAlign w:val="center"/>
          </w:tcPr>
          <w:p w14:paraId="076F008A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92349" w:rsidRPr="005062B2" w14:paraId="2D873945" w14:textId="77777777" w:rsidTr="00392349">
        <w:trPr>
          <w:cantSplit/>
          <w:jc w:val="center"/>
        </w:trPr>
        <w:tc>
          <w:tcPr>
            <w:tcW w:w="216" w:type="pct"/>
            <w:vMerge/>
            <w:tcMar>
              <w:top w:w="57" w:type="dxa"/>
              <w:bottom w:w="57" w:type="dxa"/>
            </w:tcMar>
            <w:vAlign w:val="center"/>
          </w:tcPr>
          <w:p w14:paraId="35A31A65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16" w:type="pct"/>
            <w:vMerge/>
            <w:tcMar>
              <w:top w:w="57" w:type="dxa"/>
              <w:bottom w:w="57" w:type="dxa"/>
            </w:tcMar>
            <w:vAlign w:val="center"/>
          </w:tcPr>
          <w:p w14:paraId="4D385EA5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0" w:type="pct"/>
            <w:tcMar>
              <w:top w:w="57" w:type="dxa"/>
              <w:bottom w:w="57" w:type="dxa"/>
            </w:tcMar>
            <w:vAlign w:val="center"/>
          </w:tcPr>
          <w:p w14:paraId="0693C48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68" w:type="pct"/>
            <w:vAlign w:val="center"/>
          </w:tcPr>
          <w:p w14:paraId="6DE60CD5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92349" w:rsidRPr="005062B2" w14:paraId="0E690222" w14:textId="77777777" w:rsidTr="00392349">
        <w:trPr>
          <w:cantSplit/>
          <w:trHeight w:val="1304"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37ACE981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16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F86C0BE" w14:textId="77777777" w:rsidR="00392349" w:rsidRPr="005062B2" w:rsidRDefault="00392349" w:rsidP="00B0743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6F9D32C8" w14:textId="77777777" w:rsidR="00392349" w:rsidRPr="005062B2" w:rsidRDefault="00392349" w:rsidP="00B0743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7CB202F0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6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54279AC3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92349" w:rsidRPr="005062B2" w14:paraId="00596828" w14:textId="77777777" w:rsidTr="00392349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14:paraId="6D839D47" w14:textId="77777777" w:rsidR="00392349" w:rsidRPr="005062B2" w:rsidRDefault="00392349" w:rsidP="00B0743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16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D359F35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14:paraId="3D299C2E" w14:textId="77777777" w:rsidR="00392349" w:rsidRPr="005062B2" w:rsidRDefault="00392349" w:rsidP="00B0743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D559221" w14:textId="7FE3A207" w:rsidR="00392349" w:rsidRDefault="00392349" w:rsidP="00F969B9">
      <w:pPr>
        <w:keepNext/>
        <w:rPr>
          <w:rFonts w:ascii="Verdana" w:hAnsi="Verdana"/>
          <w:sz w:val="18"/>
          <w:szCs w:val="18"/>
        </w:rPr>
      </w:pPr>
    </w:p>
    <w:p w14:paraId="6C14B61C" w14:textId="77777777" w:rsidR="00392349" w:rsidRDefault="00392349" w:rsidP="00F969B9">
      <w:pPr>
        <w:keepNext/>
        <w:rPr>
          <w:rFonts w:ascii="Verdana" w:hAnsi="Verdana"/>
          <w:sz w:val="18"/>
          <w:szCs w:val="18"/>
        </w:rPr>
      </w:pPr>
    </w:p>
    <w:p w14:paraId="18AE008C" w14:textId="1BB0E382" w:rsidR="00745EC3" w:rsidRPr="005062B2" w:rsidRDefault="00392349" w:rsidP="00F969B9">
      <w:pPr>
        <w:keepNext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745EC3"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64"/>
        <w:gridCol w:w="293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7"/>
      <w:footerReference w:type="default" r:id="rId8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C372E" w14:textId="77777777" w:rsidR="00AF3EC4" w:rsidRDefault="00AF3EC4">
      <w:r>
        <w:separator/>
      </w:r>
    </w:p>
  </w:endnote>
  <w:endnote w:type="continuationSeparator" w:id="0">
    <w:p w14:paraId="17F379DB" w14:textId="77777777" w:rsidR="00AF3EC4" w:rsidRDefault="00AF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8EE01" w14:textId="3EA11CA2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793D8F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793D8F">
      <w:rPr>
        <w:rStyle w:val="Paginanummer"/>
        <w:rFonts w:ascii="Verdana" w:hAnsi="Verdana"/>
        <w:bCs/>
        <w:noProof/>
        <w:sz w:val="16"/>
        <w:szCs w:val="16"/>
      </w:rPr>
      <w:t>5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BD5FCF" w:rsidRDefault="00C02ADE" w:rsidP="007B38D3">
    <w:pPr>
      <w:rPr>
        <w:sz w:val="16"/>
        <w:szCs w:val="16"/>
      </w:rPr>
    </w:pPr>
  </w:p>
  <w:p w14:paraId="4F92E662" w14:textId="77777777" w:rsidR="00C02ADE" w:rsidRPr="00BD5FCF" w:rsidRDefault="00C02ADE" w:rsidP="007B38D3">
    <w:pPr>
      <w:rPr>
        <w:sz w:val="16"/>
        <w:szCs w:val="16"/>
      </w:rPr>
    </w:pPr>
  </w:p>
  <w:p w14:paraId="519D2C92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56BD5" w14:textId="77777777" w:rsidR="00AF3EC4" w:rsidRDefault="00AF3EC4">
      <w:r>
        <w:separator/>
      </w:r>
    </w:p>
  </w:footnote>
  <w:footnote w:type="continuationSeparator" w:id="0">
    <w:p w14:paraId="3B32C5E1" w14:textId="77777777" w:rsidR="00AF3EC4" w:rsidRDefault="00AF3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EB8F" w14:textId="6307C44A" w:rsidR="000D2840" w:rsidRDefault="00087BF5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0242FDA1" wp14:editId="3C0235A8">
          <wp:simplePos x="0" y="0"/>
          <wp:positionH relativeFrom="column">
            <wp:posOffset>1064260</wp:posOffset>
          </wp:positionH>
          <wp:positionV relativeFrom="paragraph">
            <wp:posOffset>-111760</wp:posOffset>
          </wp:positionV>
          <wp:extent cx="3559810" cy="73787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AECB94" w14:textId="6F69D9D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13"/>
  </w:num>
  <w:num w:numId="5">
    <w:abstractNumId w:val="19"/>
  </w:num>
  <w:num w:numId="6">
    <w:abstractNumId w:val="17"/>
  </w:num>
  <w:num w:numId="7">
    <w:abstractNumId w:val="14"/>
  </w:num>
  <w:num w:numId="8">
    <w:abstractNumId w:val="10"/>
  </w:num>
  <w:num w:numId="9">
    <w:abstractNumId w:val="11"/>
  </w:num>
  <w:num w:numId="10">
    <w:abstractNumId w:val="16"/>
  </w:num>
  <w:num w:numId="11">
    <w:abstractNumId w:val="18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8449F"/>
    <w:rsid w:val="00087BF5"/>
    <w:rsid w:val="000A1464"/>
    <w:rsid w:val="000D1027"/>
    <w:rsid w:val="000D2840"/>
    <w:rsid w:val="000E73AC"/>
    <w:rsid w:val="001213BB"/>
    <w:rsid w:val="00127055"/>
    <w:rsid w:val="00132422"/>
    <w:rsid w:val="00164F40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92349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702C64"/>
    <w:rsid w:val="00742387"/>
    <w:rsid w:val="00745EC3"/>
    <w:rsid w:val="007469AA"/>
    <w:rsid w:val="007508D6"/>
    <w:rsid w:val="0075516E"/>
    <w:rsid w:val="0076511C"/>
    <w:rsid w:val="00793D8F"/>
    <w:rsid w:val="007A4EB2"/>
    <w:rsid w:val="007B38D3"/>
    <w:rsid w:val="007B74A2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D36B3"/>
    <w:rsid w:val="009026D0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94509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B27B0"/>
    <w:rsid w:val="00BD5FCF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46830"/>
    <w:rsid w:val="00D54D3F"/>
    <w:rsid w:val="00D62847"/>
    <w:rsid w:val="00D91CD0"/>
    <w:rsid w:val="00DA3B68"/>
    <w:rsid w:val="00DB1EF7"/>
    <w:rsid w:val="00DB5DE2"/>
    <w:rsid w:val="00DD0AA8"/>
    <w:rsid w:val="00DD398B"/>
    <w:rsid w:val="00DE1984"/>
    <w:rsid w:val="00E10941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5D8E436</Template>
  <TotalTime>0</TotalTime>
  <Pages>5</Pages>
  <Words>784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Boom, Paula</cp:lastModifiedBy>
  <cp:revision>2</cp:revision>
  <cp:lastPrinted>2017-03-20T10:31:00Z</cp:lastPrinted>
  <dcterms:created xsi:type="dcterms:W3CDTF">2021-06-22T08:21:00Z</dcterms:created>
  <dcterms:modified xsi:type="dcterms:W3CDTF">2021-06-22T08:21:00Z</dcterms:modified>
</cp:coreProperties>
</file>